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737E" w:rsidRDefault="0096737E">
      <w:pPr>
        <w:pStyle w:val="Title"/>
        <w:spacing w:before="0" w:after="0"/>
        <w:rPr>
          <w:rFonts w:ascii="Arial" w:eastAsia="Simang" w:hAnsi="Arial" w:cs="Arial"/>
          <w:sz w:val="24"/>
          <w:szCs w:val="24"/>
        </w:rPr>
      </w:pPr>
      <w:r>
        <w:rPr>
          <w:rFonts w:ascii="Arial" w:eastAsia="Simang" w:hAnsi="Arial" w:cs="Arial"/>
          <w:sz w:val="24"/>
          <w:szCs w:val="24"/>
        </w:rPr>
        <w:t>Omni:bit installation steps</w:t>
      </w:r>
    </w:p>
    <w:p w:rsidR="0096737E" w:rsidRDefault="0096737E">
      <w:pPr>
        <w:rPr>
          <w:rFonts w:ascii="Arial" w:eastAsia="Simang" w:hAnsi="Arial" w:cs="Arial"/>
          <w:sz w:val="24"/>
          <w:szCs w:val="24"/>
        </w:rPr>
      </w:pP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7" type="#_x0000_t75" style="width:415.5pt;height:268.5pt;visibility:visible">
            <v:imagedata r:id="rId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" o:spid="_x0000_i1028" type="#_x0000_t75" style="width:415.5pt;height:268.5pt;visibility:visible">
            <v:imagedata r:id="rId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" o:spid="_x0000_i1029" type="#_x0000_t75" style="width:415.5pt;height:268.5pt;visibility:visible">
            <v:imagedata r:id="rId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" o:spid="_x0000_i1030" type="#_x0000_t75" style="width:415.5pt;height:268.5pt;visibility:visible">
            <v:imagedata r:id="rId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" o:spid="_x0000_i1031" type="#_x0000_t75" style="width:415.5pt;height:268.5pt;visibility:visible">
            <v:imagedata r:id="rId1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" o:spid="_x0000_i1032" type="#_x0000_t75" style="width:415.5pt;height:268.5pt;visibility:visible">
            <v:imagedata r:id="rId1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" o:spid="_x0000_i1033" type="#_x0000_t75" style="width:415.5pt;height:268.5pt;visibility:visible">
            <v:imagedata r:id="rId1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9" o:spid="_x0000_i1034" type="#_x0000_t75" style="width:415.5pt;height:268.5pt;visibility:visible">
            <v:imagedata r:id="rId1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0" o:spid="_x0000_i1035" type="#_x0000_t75" style="width:415.5pt;height:268.5pt;visibility:visible">
            <v:imagedata r:id="rId1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1" o:spid="_x0000_i1036" type="#_x0000_t75" style="width:415.5pt;height:268.5pt;visibility:visible">
            <v:imagedata r:id="rId1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2" o:spid="_x0000_i1037" type="#_x0000_t75" style="width:415.5pt;height:268.5pt;visibility:visible">
            <v:imagedata r:id="rId1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3" o:spid="_x0000_i1038" type="#_x0000_t75" style="width:415.5pt;height:268.5pt;visibility:visible">
            <v:imagedata r:id="rId1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4" o:spid="_x0000_i1039" type="#_x0000_t75" style="width:415.5pt;height:268.5pt;visibility:visible">
            <v:imagedata r:id="rId1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5" o:spid="_x0000_i1040" type="#_x0000_t75" style="width:415.5pt;height:268.5pt;visibility:visible">
            <v:imagedata r:id="rId1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6" o:spid="_x0000_i1041" type="#_x0000_t75" style="width:415.5pt;height:268.5pt;visibility:visible">
            <v:imagedata r:id="rId2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7" o:spid="_x0000_i1042" type="#_x0000_t75" style="width:415.5pt;height:268.5pt;visibility:visible">
            <v:imagedata r:id="rId2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8" o:spid="_x0000_i1043" type="#_x0000_t75" style="width:415.5pt;height:268.5pt;visibility:visible">
            <v:imagedata r:id="rId2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19" o:spid="_x0000_i1044" type="#_x0000_t75" style="width:415.5pt;height:268.5pt;visibility:visible">
            <v:imagedata r:id="rId2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1" o:spid="_x0000_i1045" type="#_x0000_t75" style="width:415.5pt;height:268.5pt;visibility:visible">
            <v:imagedata r:id="rId2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0" o:spid="_x0000_i1046" type="#_x0000_t75" style="width:415.5pt;height:268.5pt;visibility:visible">
            <v:imagedata r:id="rId2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2" o:spid="_x0000_i1047" type="#_x0000_t75" style="width:415.5pt;height:268.5pt;visibility:visible">
            <v:imagedata r:id="rId2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3" o:spid="_x0000_i1048" type="#_x0000_t75" style="width:415.5pt;height:268.5pt;visibility:visible">
            <v:imagedata r:id="rId2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4" o:spid="_x0000_i1049" type="#_x0000_t75" style="width:415.5pt;height:268.5pt;visibility:visible">
            <v:imagedata r:id="rId2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5" o:spid="_x0000_i1050" type="#_x0000_t75" style="width:415.5pt;height:268.5pt;visibility:visible">
            <v:imagedata r:id="rId2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6" o:spid="_x0000_i1051" type="#_x0000_t75" style="width:415.5pt;height:268.5pt;visibility:visible">
            <v:imagedata r:id="rId3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7" o:spid="_x0000_i1052" type="#_x0000_t75" style="width:415.5pt;height:268.5pt;visibility:visible">
            <v:imagedata r:id="rId3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8" o:spid="_x0000_i1053" type="#_x0000_t75" style="width:415.5pt;height:268.5pt;visibility:visible">
            <v:imagedata r:id="rId3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29" o:spid="_x0000_i1054" type="#_x0000_t75" style="width:415.5pt;height:268.5pt;visibility:visible">
            <v:imagedata r:id="rId3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0" o:spid="_x0000_i1055" type="#_x0000_t75" style="width:415.5pt;height:268.5pt;visibility:visible">
            <v:imagedata r:id="rId3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1" o:spid="_x0000_i1056" type="#_x0000_t75" style="width:415.5pt;height:268.5pt;visibility:visible">
            <v:imagedata r:id="rId3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2" o:spid="_x0000_i1057" type="#_x0000_t75" style="width:415.5pt;height:268.5pt;visibility:visible">
            <v:imagedata r:id="rId3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3" o:spid="_x0000_i1058" type="#_x0000_t75" style="width:415.5pt;height:268.5pt;visibility:visible">
            <v:imagedata r:id="rId37" o:title=""/>
          </v:shape>
        </w:pict>
      </w:r>
      <w:r w:rsidRPr="00513AF2">
        <w:rPr>
          <w:noProof/>
          <w:lang w:val="ru-RU" w:eastAsia="ru-RU"/>
        </w:rPr>
        <w:pict>
          <v:shape id="_x0000_i1059" type="#_x0000_t75" style="width:409.5pt;height:264.75pt;visibility:visible">
            <v:imagedata r:id="rId38" o:title=""/>
          </v:shape>
        </w:pict>
      </w:r>
      <w:bookmarkStart w:id="0" w:name="_GoBack"/>
      <w:bookmarkEnd w:id="0"/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5" o:spid="_x0000_i1060" type="#_x0000_t75" style="width:415.5pt;height:268.5pt;visibility:visible">
            <v:imagedata r:id="rId3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6" o:spid="_x0000_i1061" type="#_x0000_t75" style="width:415.5pt;height:268.5pt;visibility:visible">
            <v:imagedata r:id="rId4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7" o:spid="_x0000_i1062" type="#_x0000_t75" style="width:415.5pt;height:268.5pt;visibility:visible">
            <v:imagedata r:id="rId4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8" o:spid="_x0000_i1063" type="#_x0000_t75" style="width:415.5pt;height:268.5pt;visibility:visible">
            <v:imagedata r:id="rId4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39" o:spid="_x0000_i1064" type="#_x0000_t75" style="width:415.5pt;height:268.5pt;visibility:visible">
            <v:imagedata r:id="rId4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0" o:spid="_x0000_i1065" type="#_x0000_t75" style="width:415.5pt;height:268.5pt;visibility:visible">
            <v:imagedata r:id="rId4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1" o:spid="_x0000_i1066" type="#_x0000_t75" style="width:415.5pt;height:268.5pt;visibility:visible">
            <v:imagedata r:id="rId4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2" o:spid="_x0000_i1067" type="#_x0000_t75" style="width:415.5pt;height:268.5pt;visibility:visible">
            <v:imagedata r:id="rId4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3" o:spid="_x0000_i1068" type="#_x0000_t75" style="width:415.5pt;height:268.5pt;visibility:visible">
            <v:imagedata r:id="rId4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4" o:spid="_x0000_i1069" type="#_x0000_t75" style="width:415.5pt;height:268.5pt;visibility:visible">
            <v:imagedata r:id="rId4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5" o:spid="_x0000_i1070" type="#_x0000_t75" style="width:415.5pt;height:268.5pt;visibility:visible">
            <v:imagedata r:id="rId4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6" o:spid="_x0000_i1071" type="#_x0000_t75" style="width:415.5pt;height:268.5pt;visibility:visible">
            <v:imagedata r:id="rId5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7" o:spid="_x0000_i1072" type="#_x0000_t75" style="width:415.5pt;height:268.5pt;visibility:visible">
            <v:imagedata r:id="rId5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8" o:spid="_x0000_i1073" type="#_x0000_t75" style="width:415.5pt;height:268.5pt;visibility:visible">
            <v:imagedata r:id="rId5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49" o:spid="_x0000_i1074" type="#_x0000_t75" style="width:415.5pt;height:268.5pt;visibility:visible">
            <v:imagedata r:id="rId5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0" o:spid="_x0000_i1075" type="#_x0000_t75" style="width:415.5pt;height:268.5pt;visibility:visible">
            <v:imagedata r:id="rId5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1" o:spid="_x0000_i1076" type="#_x0000_t75" style="width:415.5pt;height:268.5pt;visibility:visible">
            <v:imagedata r:id="rId5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2" o:spid="_x0000_i1077" type="#_x0000_t75" style="width:415.5pt;height:268.5pt;visibility:visible">
            <v:imagedata r:id="rId5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3" o:spid="_x0000_i1078" type="#_x0000_t75" style="width:415.5pt;height:268.5pt;visibility:visible">
            <v:imagedata r:id="rId5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4" o:spid="_x0000_i1079" type="#_x0000_t75" style="width:415.5pt;height:268.5pt;visibility:visible">
            <v:imagedata r:id="rId5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5" o:spid="_x0000_i1080" type="#_x0000_t75" style="width:415.5pt;height:268.5pt;visibility:visible">
            <v:imagedata r:id="rId5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6" o:spid="_x0000_i1081" type="#_x0000_t75" style="width:415.5pt;height:268.5pt;visibility:visible">
            <v:imagedata r:id="rId6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7" o:spid="_x0000_i1082" type="#_x0000_t75" style="width:415.5pt;height:268.5pt;visibility:visible">
            <v:imagedata r:id="rId6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8" o:spid="_x0000_i1083" type="#_x0000_t75" style="width:415.5pt;height:268.5pt;visibility:visible">
            <v:imagedata r:id="rId6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59" o:spid="_x0000_i1084" type="#_x0000_t75" style="width:415.5pt;height:268.5pt;visibility:visible">
            <v:imagedata r:id="rId6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0" o:spid="_x0000_i1085" type="#_x0000_t75" style="width:415.5pt;height:268.5pt;visibility:visible">
            <v:imagedata r:id="rId6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1" o:spid="_x0000_i1086" type="#_x0000_t75" style="width:415.5pt;height:268.5pt;visibility:visible">
            <v:imagedata r:id="rId6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2" o:spid="_x0000_i1087" type="#_x0000_t75" style="width:415.5pt;height:268.5pt;visibility:visible">
            <v:imagedata r:id="rId6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3" o:spid="_x0000_i1088" type="#_x0000_t75" style="width:415.5pt;height:268.5pt;visibility:visible">
            <v:imagedata r:id="rId6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4" o:spid="_x0000_i1089" type="#_x0000_t75" style="width:415.5pt;height:268.5pt;visibility:visible">
            <v:imagedata r:id="rId6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5" o:spid="_x0000_i1090" type="#_x0000_t75" style="width:415.5pt;height:268.5pt;visibility:visible">
            <v:imagedata r:id="rId6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6" o:spid="_x0000_i1091" type="#_x0000_t75" style="width:415.5pt;height:268.5pt;visibility:visible">
            <v:imagedata r:id="rId7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7" o:spid="_x0000_i1092" type="#_x0000_t75" style="width:415.5pt;height:268.5pt;visibility:visible">
            <v:imagedata r:id="rId7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8" o:spid="_x0000_i1093" type="#_x0000_t75" style="width:415.5pt;height:268.5pt;visibility:visible">
            <v:imagedata r:id="rId7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69" o:spid="_x0000_i1094" type="#_x0000_t75" style="width:415.5pt;height:268.5pt;visibility:visible">
            <v:imagedata r:id="rId7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0" o:spid="_x0000_i1095" type="#_x0000_t75" style="width:415.5pt;height:268.5pt;visibility:visible">
            <v:imagedata r:id="rId7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1" o:spid="_x0000_i1096" type="#_x0000_t75" style="width:415.5pt;height:268.5pt;visibility:visible">
            <v:imagedata r:id="rId7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2" o:spid="_x0000_i1097" type="#_x0000_t75" style="width:415.5pt;height:268.5pt;visibility:visible">
            <v:imagedata r:id="rId7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3" o:spid="_x0000_i1098" type="#_x0000_t75" style="width:415.5pt;height:268.5pt;visibility:visible">
            <v:imagedata r:id="rId7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4" o:spid="_x0000_i1099" type="#_x0000_t75" style="width:415.5pt;height:268.5pt;visibility:visible">
            <v:imagedata r:id="rId7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5" o:spid="_x0000_i1100" type="#_x0000_t75" style="width:415.5pt;height:268.5pt;visibility:visible">
            <v:imagedata r:id="rId7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6" o:spid="_x0000_i1101" type="#_x0000_t75" style="width:415.5pt;height:268.5pt;visibility:visible">
            <v:imagedata r:id="rId8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7" o:spid="_x0000_i1102" type="#_x0000_t75" style="width:415.5pt;height:268.5pt;visibility:visible">
            <v:imagedata r:id="rId8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8" o:spid="_x0000_i1103" type="#_x0000_t75" style="width:415.5pt;height:268.5pt;visibility:visible">
            <v:imagedata r:id="rId8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79" o:spid="_x0000_i1104" type="#_x0000_t75" style="width:415.5pt;height:268.5pt;visibility:visible">
            <v:imagedata r:id="rId8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0" o:spid="_x0000_i1105" type="#_x0000_t75" style="width:415.5pt;height:268.5pt;visibility:visible">
            <v:imagedata r:id="rId8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1" o:spid="_x0000_i1106" type="#_x0000_t75" style="width:415.5pt;height:268.5pt;visibility:visible">
            <v:imagedata r:id="rId8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2" o:spid="_x0000_i1107" type="#_x0000_t75" style="width:415.5pt;height:268.5pt;visibility:visible">
            <v:imagedata r:id="rId8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3" o:spid="_x0000_i1108" type="#_x0000_t75" style="width:415.5pt;height:268.5pt;visibility:visible">
            <v:imagedata r:id="rId8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4" o:spid="_x0000_i1109" type="#_x0000_t75" style="width:415.5pt;height:268.5pt;visibility:visible">
            <v:imagedata r:id="rId88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5" o:spid="_x0000_i1110" type="#_x0000_t75" style="width:415.5pt;height:268.5pt;visibility:visible">
            <v:imagedata r:id="rId89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6" o:spid="_x0000_i1111" type="#_x0000_t75" style="width:415.5pt;height:268.5pt;visibility:visible">
            <v:imagedata r:id="rId90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7" o:spid="_x0000_i1112" type="#_x0000_t75" style="width:415.5pt;height:268.5pt;visibility:visible">
            <v:imagedata r:id="rId91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8" o:spid="_x0000_i1113" type="#_x0000_t75" style="width:415.5pt;height:268.5pt;visibility:visible">
            <v:imagedata r:id="rId92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89" o:spid="_x0000_i1114" type="#_x0000_t75" style="width:415.5pt;height:268.5pt;visibility:visible">
            <v:imagedata r:id="rId93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90" o:spid="_x0000_i1115" type="#_x0000_t75" style="width:415.5pt;height:268.5pt;visibility:visible">
            <v:imagedata r:id="rId94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91" o:spid="_x0000_i1116" type="#_x0000_t75" style="width:415.5pt;height:268.5pt;visibility:visible">
            <v:imagedata r:id="rId95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92" o:spid="_x0000_i1117" type="#_x0000_t75" style="width:415.5pt;height:268.5pt;visibility:visible">
            <v:imagedata r:id="rId96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93" o:spid="_x0000_i1118" type="#_x0000_t75" style="width:415.5pt;height:268.5pt;visibility:visible">
            <v:imagedata r:id="rId97" o:title=""/>
          </v:shape>
        </w:pict>
      </w:r>
      <w:r w:rsidRPr="00513AF2">
        <w:rPr>
          <w:rFonts w:ascii="Arial" w:eastAsia="Simang" w:hAnsi="Arial" w:cs="Arial"/>
          <w:noProof/>
          <w:sz w:val="24"/>
          <w:szCs w:val="24"/>
          <w:lang w:val="ru-RU" w:eastAsia="ru-RU"/>
        </w:rPr>
        <w:pict>
          <v:shape id="图片 94" o:spid="_x0000_i1119" type="#_x0000_t75" style="width:415.5pt;height:268.5pt;visibility:visible">
            <v:imagedata r:id="rId98" o:title=""/>
          </v:shape>
        </w:pict>
      </w:r>
    </w:p>
    <w:sectPr w:rsidR="0096737E" w:rsidSect="005577D1">
      <w:headerReference w:type="default" r:id="rId99"/>
      <w:footerReference w:type="default" r:id="rId10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737E" w:rsidRDefault="0096737E" w:rsidP="005577D1">
      <w:r>
        <w:separator/>
      </w:r>
    </w:p>
  </w:endnote>
  <w:endnote w:type="continuationSeparator" w:id="0">
    <w:p w:rsidR="0096737E" w:rsidRDefault="0096737E" w:rsidP="005577D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Arial Unicode MS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等线 Light"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ang">
    <w:altName w:val="Arial Unicode MS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37E" w:rsidRDefault="0096737E">
    <w:pPr>
      <w:pStyle w:val="Footer"/>
      <w:jc w:val="right"/>
      <w:rPr>
        <w:rFonts w:ascii="Microsoft YaHei" w:eastAsia="Microsoft YaHei" w:hAnsi="Microsoft YaHei"/>
      </w:rPr>
    </w:pPr>
    <w:r>
      <w:rPr>
        <w:rFonts w:ascii="Microsoft YaHei" w:eastAsia="Microsoft YaHei" w:hAnsi="Microsoft YaHei"/>
      </w:rPr>
      <w:t>www.yahboom.com</w:t>
    </w:r>
  </w:p>
  <w:p w:rsidR="0096737E" w:rsidRDefault="0096737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737E" w:rsidRDefault="0096737E" w:rsidP="005577D1">
      <w:r>
        <w:separator/>
      </w:r>
    </w:p>
  </w:footnote>
  <w:footnote w:type="continuationSeparator" w:id="0">
    <w:p w:rsidR="0096737E" w:rsidRDefault="0096737E" w:rsidP="005577D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37E" w:rsidRDefault="0096737E">
    <w:pPr>
      <w:jc w:val="right"/>
    </w:pPr>
    <w:r w:rsidRPr="00513AF2">
      <w:rPr>
        <w:noProof/>
        <w:lang w:val="ru-RU"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3" o:spid="_x0000_i1026" type="#_x0000_t75" style="width:129pt;height:19.5pt;visibility:visible">
          <v:imagedata r:id="rId1" o:title="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73498"/>
    <w:rsid w:val="00025BA0"/>
    <w:rsid w:val="00036C02"/>
    <w:rsid w:val="00096014"/>
    <w:rsid w:val="000E29A5"/>
    <w:rsid w:val="000F4F43"/>
    <w:rsid w:val="001507F3"/>
    <w:rsid w:val="00173360"/>
    <w:rsid w:val="001D5F4B"/>
    <w:rsid w:val="001E0335"/>
    <w:rsid w:val="00222892"/>
    <w:rsid w:val="0023021D"/>
    <w:rsid w:val="00235B7D"/>
    <w:rsid w:val="002472D4"/>
    <w:rsid w:val="00261F31"/>
    <w:rsid w:val="002B5AE9"/>
    <w:rsid w:val="003234F0"/>
    <w:rsid w:val="00336624"/>
    <w:rsid w:val="00337ECC"/>
    <w:rsid w:val="003726E9"/>
    <w:rsid w:val="00376988"/>
    <w:rsid w:val="00377A04"/>
    <w:rsid w:val="00431ECB"/>
    <w:rsid w:val="00441381"/>
    <w:rsid w:val="0044410E"/>
    <w:rsid w:val="00456D9F"/>
    <w:rsid w:val="004B5160"/>
    <w:rsid w:val="004C5BEA"/>
    <w:rsid w:val="004D02B8"/>
    <w:rsid w:val="00513AF2"/>
    <w:rsid w:val="005577D1"/>
    <w:rsid w:val="005638E8"/>
    <w:rsid w:val="005B3269"/>
    <w:rsid w:val="005C3B64"/>
    <w:rsid w:val="005D284D"/>
    <w:rsid w:val="005F0E84"/>
    <w:rsid w:val="005F39B6"/>
    <w:rsid w:val="006102BA"/>
    <w:rsid w:val="00622618"/>
    <w:rsid w:val="00624D1C"/>
    <w:rsid w:val="00627960"/>
    <w:rsid w:val="006A3C97"/>
    <w:rsid w:val="006D4EA2"/>
    <w:rsid w:val="006F7261"/>
    <w:rsid w:val="00717382"/>
    <w:rsid w:val="00736B1B"/>
    <w:rsid w:val="007535EC"/>
    <w:rsid w:val="00757D6D"/>
    <w:rsid w:val="007A46DB"/>
    <w:rsid w:val="007C3B94"/>
    <w:rsid w:val="0080228A"/>
    <w:rsid w:val="008862E1"/>
    <w:rsid w:val="008C7180"/>
    <w:rsid w:val="008D0F44"/>
    <w:rsid w:val="008E258F"/>
    <w:rsid w:val="008E6185"/>
    <w:rsid w:val="008F15F3"/>
    <w:rsid w:val="00945CA8"/>
    <w:rsid w:val="0095544A"/>
    <w:rsid w:val="0096737E"/>
    <w:rsid w:val="00993B2D"/>
    <w:rsid w:val="009A6EF8"/>
    <w:rsid w:val="009C03A0"/>
    <w:rsid w:val="009E3475"/>
    <w:rsid w:val="00A20F90"/>
    <w:rsid w:val="00A2778C"/>
    <w:rsid w:val="00A50390"/>
    <w:rsid w:val="00A90C8F"/>
    <w:rsid w:val="00A978C3"/>
    <w:rsid w:val="00AE53A5"/>
    <w:rsid w:val="00AF02A7"/>
    <w:rsid w:val="00B17188"/>
    <w:rsid w:val="00B23988"/>
    <w:rsid w:val="00B44055"/>
    <w:rsid w:val="00C73498"/>
    <w:rsid w:val="00C911F8"/>
    <w:rsid w:val="00CC0F74"/>
    <w:rsid w:val="00D179B0"/>
    <w:rsid w:val="00D30F51"/>
    <w:rsid w:val="00D63B32"/>
    <w:rsid w:val="00D90F58"/>
    <w:rsid w:val="00D926F0"/>
    <w:rsid w:val="00D96ED8"/>
    <w:rsid w:val="00DA40BE"/>
    <w:rsid w:val="00DE0CA9"/>
    <w:rsid w:val="00E43459"/>
    <w:rsid w:val="00E45A7A"/>
    <w:rsid w:val="00E46360"/>
    <w:rsid w:val="00E761ED"/>
    <w:rsid w:val="00E835FF"/>
    <w:rsid w:val="00E855E2"/>
    <w:rsid w:val="00E90D2D"/>
    <w:rsid w:val="00E93642"/>
    <w:rsid w:val="00EA3F41"/>
    <w:rsid w:val="00EB38F4"/>
    <w:rsid w:val="00EC3A45"/>
    <w:rsid w:val="00EE43EC"/>
    <w:rsid w:val="00EF0C33"/>
    <w:rsid w:val="075D4C6C"/>
    <w:rsid w:val="0D3F0E72"/>
    <w:rsid w:val="0EFD76F2"/>
    <w:rsid w:val="2F507414"/>
    <w:rsid w:val="3AF84BEC"/>
    <w:rsid w:val="3DF51803"/>
    <w:rsid w:val="54BE22F5"/>
    <w:rsid w:val="67B622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等线" w:eastAsia="等线" w:hAnsi="等线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locked="1" w:semiHidden="0" w:uiPriority="0" w:unhideWhenUsed="0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77D1"/>
    <w:pPr>
      <w:widowControl w:val="0"/>
      <w:jc w:val="both"/>
    </w:pPr>
    <w:rPr>
      <w:kern w:val="2"/>
      <w:sz w:val="21"/>
      <w:lang w:val="en-US" w:eastAsia="zh-CN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577D1"/>
    <w:pPr>
      <w:keepNext/>
      <w:keepLines/>
      <w:spacing w:before="260" w:after="260" w:line="416" w:lineRule="auto"/>
      <w:outlineLvl w:val="1"/>
    </w:pPr>
    <w:rPr>
      <w:rFonts w:ascii="等线 Light" w:eastAsia="等线 Light" w:hAnsi="等线 Light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5577D1"/>
    <w:rPr>
      <w:rFonts w:ascii="等线 Light" w:eastAsia="等线 Light" w:hAnsi="等线 Light" w:cs="Times New Roman"/>
      <w:b/>
      <w:bCs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rsid w:val="005577D1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577D1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5577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5577D1"/>
    <w:rPr>
      <w:rFonts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rsid w:val="005577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577D1"/>
    <w:rPr>
      <w:rFonts w:cs="Times New Roman"/>
      <w:sz w:val="18"/>
      <w:szCs w:val="18"/>
    </w:rPr>
  </w:style>
  <w:style w:type="paragraph" w:styleId="Title">
    <w:name w:val="Title"/>
    <w:basedOn w:val="Normal"/>
    <w:next w:val="Normal"/>
    <w:link w:val="TitleChar"/>
    <w:uiPriority w:val="99"/>
    <w:qFormat/>
    <w:rsid w:val="005577D1"/>
    <w:pPr>
      <w:spacing w:before="240" w:after="60"/>
      <w:jc w:val="center"/>
      <w:outlineLvl w:val="0"/>
    </w:pPr>
    <w:rPr>
      <w:rFonts w:ascii="等线 Light" w:eastAsia="等线 Light" w:hAnsi="等线 Light"/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5577D1"/>
    <w:rPr>
      <w:rFonts w:ascii="等线 Light" w:eastAsia="等线 Light" w:hAnsi="等线 Light" w:cs="Times New Roman"/>
      <w:b/>
      <w:bCs/>
      <w:sz w:val="32"/>
      <w:szCs w:val="32"/>
    </w:rPr>
  </w:style>
  <w:style w:type="paragraph" w:styleId="ListParagraph">
    <w:name w:val="List Paragraph"/>
    <w:basedOn w:val="Normal"/>
    <w:uiPriority w:val="99"/>
    <w:qFormat/>
    <w:rsid w:val="005577D1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97" Type="http://schemas.openxmlformats.org/officeDocument/2006/relationships/image" Target="media/image92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102" Type="http://schemas.openxmlformats.org/officeDocument/2006/relationships/theme" Target="theme/theme1.xml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footer" Target="footer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header" Target="header1.xml"/><Relationship Id="rId10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47</Pages>
  <Words>18</Words>
  <Characters>104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Omni:bit installation steps</dc:title>
  <dc:subject/>
  <dc:creator>陈帅气</dc:creator>
  <cp:keywords/>
  <dc:description/>
  <cp:lastModifiedBy>Alexandr</cp:lastModifiedBy>
  <cp:revision>2</cp:revision>
  <dcterms:created xsi:type="dcterms:W3CDTF">2020-02-07T07:45:00Z</dcterms:created>
  <dcterms:modified xsi:type="dcterms:W3CDTF">2020-02-07T07:45:00Z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